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BF4C11"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811CE7" w:rsidP="000A1173">
      <w:pPr>
        <w:ind w:left="8789" w:firstLine="42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470E1">
        <w:rPr>
          <w:sz w:val="24"/>
          <w:szCs w:val="24"/>
        </w:rPr>
        <w:t xml:space="preserve"> </w:t>
      </w:r>
      <w:r w:rsidR="000A1173"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C470E1" w:rsidRDefault="00811CE7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0A1173" w:rsidRPr="00ED292C" w:rsidRDefault="00C470E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0A1173"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69707E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субси</w:t>
            </w:r>
            <w:r w:rsidR="0014506A">
              <w:rPr>
                <w:sz w:val="16"/>
                <w:szCs w:val="16"/>
              </w:rPr>
              <w:t>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E20D1F">
            <w:pPr>
              <w:ind w:right="-10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828 671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F509FC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</w:t>
            </w:r>
            <w:r w:rsidR="0014506A" w:rsidRPr="0029051F">
              <w:rPr>
                <w:sz w:val="16"/>
                <w:szCs w:val="16"/>
              </w:rPr>
              <w:t>,</w:t>
            </w:r>
            <w:r w:rsidR="00BC1D15"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482825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229 220</w:t>
            </w:r>
            <w:r w:rsidR="0014506A" w:rsidRPr="0029051F">
              <w:rPr>
                <w:sz w:val="16"/>
                <w:szCs w:val="16"/>
              </w:rPr>
              <w:t>,</w:t>
            </w:r>
            <w:r w:rsidR="006F3E3C" w:rsidRPr="0029051F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48282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5 580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482825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223 640</w:t>
            </w:r>
            <w:r w:rsidR="0014506A" w:rsidRPr="0029051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</w:t>
            </w:r>
            <w:r w:rsidRPr="00F17503">
              <w:rPr>
                <w:sz w:val="16"/>
                <w:szCs w:val="16"/>
              </w:rPr>
              <w:lastRenderedPageBreak/>
              <w:t>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F509FC" w:rsidP="00E20D1F">
            <w:pPr>
              <w:ind w:left="-10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300 055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="00F509FC">
              <w:rPr>
                <w:sz w:val="16"/>
                <w:szCs w:val="16"/>
              </w:rPr>
              <w:t>155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482825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150 941</w:t>
            </w:r>
            <w:r w:rsidR="0014506A" w:rsidRPr="009F4450">
              <w:rPr>
                <w:sz w:val="16"/>
                <w:szCs w:val="16"/>
              </w:rPr>
              <w:t>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48282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3 047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482825" w:rsidP="00482825">
            <w:pPr>
              <w:ind w:left="-107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147 893</w:t>
            </w:r>
            <w:r w:rsidR="0014506A" w:rsidRPr="009F4450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E55ED1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B66B6">
              <w:rPr>
                <w:b/>
                <w:bCs/>
                <w:color w:val="000000"/>
                <w:sz w:val="16"/>
                <w:szCs w:val="16"/>
              </w:rPr>
              <w:t>6</w:t>
            </w:r>
            <w:r w:rsidR="00F509FC">
              <w:rPr>
                <w:b/>
                <w:bCs/>
                <w:color w:val="000000"/>
                <w:sz w:val="16"/>
                <w:szCs w:val="16"/>
              </w:rPr>
              <w:t>21 30</w:t>
            </w:r>
            <w:r w:rsidR="00E55ED1">
              <w:rPr>
                <w:b/>
                <w:bCs/>
                <w:color w:val="000000"/>
                <w:sz w:val="16"/>
                <w:szCs w:val="16"/>
              </w:rPr>
              <w:t>1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E55ED1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509FC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1 186 456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509FC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65 740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381 452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 </w:t>
            </w:r>
            <w:r w:rsidR="00F00074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</w:rPr>
              <w:t>12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0D17FE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371 533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360" w:rsidRDefault="003F5360" w:rsidP="00F04F24">
      <w:r>
        <w:separator/>
      </w:r>
    </w:p>
  </w:endnote>
  <w:endnote w:type="continuationSeparator" w:id="1">
    <w:p w:rsidR="003F5360" w:rsidRDefault="003F5360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360" w:rsidRDefault="003F5360" w:rsidP="00F04F24">
      <w:r>
        <w:separator/>
      </w:r>
    </w:p>
  </w:footnote>
  <w:footnote w:type="continuationSeparator" w:id="1">
    <w:p w:rsidR="003F5360" w:rsidRDefault="003F5360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17FE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888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F004A"/>
    <w:rsid w:val="003F16F2"/>
    <w:rsid w:val="003F251B"/>
    <w:rsid w:val="003F4973"/>
    <w:rsid w:val="003F5360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2825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A7461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15B3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07E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7ADD"/>
    <w:rsid w:val="00810C0C"/>
    <w:rsid w:val="0081199B"/>
    <w:rsid w:val="00811CE7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16EE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67FBD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1184"/>
    <w:rsid w:val="00B44B70"/>
    <w:rsid w:val="00B50856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0E1"/>
    <w:rsid w:val="00C4781D"/>
    <w:rsid w:val="00C51E86"/>
    <w:rsid w:val="00C531B1"/>
    <w:rsid w:val="00C53238"/>
    <w:rsid w:val="00C53F0F"/>
    <w:rsid w:val="00C55914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2658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557B"/>
    <w:rsid w:val="00E55ED1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B5DD9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07246"/>
    <w:rsid w:val="00F16F56"/>
    <w:rsid w:val="00F17503"/>
    <w:rsid w:val="00F2144C"/>
    <w:rsid w:val="00F25B75"/>
    <w:rsid w:val="00F322D4"/>
    <w:rsid w:val="00F348CB"/>
    <w:rsid w:val="00F36813"/>
    <w:rsid w:val="00F36CA1"/>
    <w:rsid w:val="00F40ABA"/>
    <w:rsid w:val="00F4199C"/>
    <w:rsid w:val="00F41D34"/>
    <w:rsid w:val="00F46D9F"/>
    <w:rsid w:val="00F47AFD"/>
    <w:rsid w:val="00F50320"/>
    <w:rsid w:val="00F505E2"/>
    <w:rsid w:val="00F509FC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519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68</cp:revision>
  <cp:lastPrinted>2021-03-18T07:49:00Z</cp:lastPrinted>
  <dcterms:created xsi:type="dcterms:W3CDTF">2020-06-09T12:06:00Z</dcterms:created>
  <dcterms:modified xsi:type="dcterms:W3CDTF">2021-12-23T04:54:00Z</dcterms:modified>
</cp:coreProperties>
</file>